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4B6F1" w14:textId="77777777" w:rsidR="00811A72" w:rsidRDefault="00811A72" w:rsidP="00811A7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Thomas ASTON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302B365C" w14:textId="77777777" w:rsidR="00811A72" w:rsidRDefault="00811A72" w:rsidP="00811A7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04D1361A" w14:textId="77777777" w:rsidR="00811A72" w:rsidRDefault="00811A72" w:rsidP="00811A7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9152C47" w14:textId="77777777" w:rsidR="00811A72" w:rsidRDefault="00811A72" w:rsidP="00811A7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C509FC5" w14:textId="77777777" w:rsidR="00811A72" w:rsidRDefault="00811A72" w:rsidP="00811A7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 xml:space="preserve">He was on the expedition to France under the command of Edmund </w:t>
      </w:r>
    </w:p>
    <w:p w14:paraId="6C0E2BB2" w14:textId="77777777" w:rsidR="00811A72" w:rsidRDefault="00811A72" w:rsidP="00811A7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Mortimer, Earl of March(q.v.).</w:t>
      </w:r>
    </w:p>
    <w:p w14:paraId="76AF317D" w14:textId="77777777" w:rsidR="00811A72" w:rsidRPr="00065994" w:rsidRDefault="00811A72" w:rsidP="00811A72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8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3A0A82EB" w14:textId="77777777" w:rsidR="00811A72" w:rsidRDefault="00811A72" w:rsidP="00811A72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404D4A9C" w14:textId="77777777" w:rsidR="00811A72" w:rsidRDefault="00811A72" w:rsidP="00811A7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0342952" w14:textId="77777777" w:rsidR="00811A72" w:rsidRDefault="00811A72" w:rsidP="00811A7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C222926" w14:textId="77777777" w:rsidR="00811A72" w:rsidRDefault="00811A72" w:rsidP="00811A7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15 December 2024</w:t>
      </w:r>
    </w:p>
    <w:p w14:paraId="3F7BB1A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384E4" w14:textId="77777777" w:rsidR="00811A72" w:rsidRDefault="00811A72" w:rsidP="009139A6">
      <w:r>
        <w:separator/>
      </w:r>
    </w:p>
  </w:endnote>
  <w:endnote w:type="continuationSeparator" w:id="0">
    <w:p w14:paraId="0C78B225" w14:textId="77777777" w:rsidR="00811A72" w:rsidRDefault="00811A7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D582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6B45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7E38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A1F0A" w14:textId="77777777" w:rsidR="00811A72" w:rsidRDefault="00811A72" w:rsidP="009139A6">
      <w:r>
        <w:separator/>
      </w:r>
    </w:p>
  </w:footnote>
  <w:footnote w:type="continuationSeparator" w:id="0">
    <w:p w14:paraId="00A19CB8" w14:textId="77777777" w:rsidR="00811A72" w:rsidRDefault="00811A7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7EFA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1348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999C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A72"/>
    <w:rsid w:val="000666E0"/>
    <w:rsid w:val="002510B7"/>
    <w:rsid w:val="00270799"/>
    <w:rsid w:val="005C130B"/>
    <w:rsid w:val="00811A72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9720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8E984B"/>
  <w15:chartTrackingRefBased/>
  <w15:docId w15:val="{3059EB7F-8220-4938-9122-45C493595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2025-02-23T20:56:00Z</dcterms:created>
  <dcterms:modified xsi:type="dcterms:W3CDTF">2025-02-23T20:56:00Z</dcterms:modified>
</cp:coreProperties>
</file>